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14D64" w14:textId="77777777" w:rsidR="007A0BB4" w:rsidRDefault="007A0BB4" w:rsidP="007A0B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CLOPTON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3A92B026" w14:textId="77777777" w:rsidR="007A0BB4" w:rsidRDefault="007A0BB4" w:rsidP="007A0B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Waltham Holy Cross.</w:t>
      </w:r>
    </w:p>
    <w:p w14:paraId="287C6BD6" w14:textId="77777777" w:rsidR="007A0BB4" w:rsidRDefault="007A0BB4" w:rsidP="007A0B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41B5E7" w14:textId="77777777" w:rsidR="007A0BB4" w:rsidRDefault="007A0BB4" w:rsidP="007A0B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EC2B7F" w14:textId="77777777" w:rsidR="007A0BB4" w:rsidRDefault="007A0BB4" w:rsidP="007A0B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Apr.1477</w:t>
      </w:r>
      <w:r>
        <w:rPr>
          <w:rFonts w:ascii="Times New Roman" w:hAnsi="Times New Roman" w:cs="Times New Roman"/>
          <w:sz w:val="24"/>
          <w:szCs w:val="24"/>
        </w:rPr>
        <w:tab/>
        <w:t xml:space="preserve">John Crowe of Waltham Holy Cross(q.v.) gifted his goods and chattels to </w:t>
      </w:r>
    </w:p>
    <w:p w14:paraId="4E4D730A" w14:textId="77777777" w:rsidR="007A0BB4" w:rsidRDefault="007A0BB4" w:rsidP="007A0B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him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Gowld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mercer (q.v.).</w:t>
      </w:r>
    </w:p>
    <w:p w14:paraId="0C43208D" w14:textId="77777777" w:rsidR="007A0BB4" w:rsidRDefault="007A0BB4" w:rsidP="007A0B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p.108)</w:t>
      </w:r>
    </w:p>
    <w:p w14:paraId="06447381" w14:textId="77777777" w:rsidR="007A0BB4" w:rsidRDefault="007A0BB4" w:rsidP="007A0B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0FCAC6" w14:textId="77777777" w:rsidR="007A0BB4" w:rsidRDefault="007A0BB4" w:rsidP="007A0B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E2B62A" w14:textId="77777777" w:rsidR="007A0BB4" w:rsidRDefault="007A0BB4" w:rsidP="007A0B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November 2021</w:t>
      </w:r>
    </w:p>
    <w:p w14:paraId="6B9D490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CD292" w14:textId="77777777" w:rsidR="007A0BB4" w:rsidRDefault="007A0BB4" w:rsidP="009139A6">
      <w:r>
        <w:separator/>
      </w:r>
    </w:p>
  </w:endnote>
  <w:endnote w:type="continuationSeparator" w:id="0">
    <w:p w14:paraId="488A2E09" w14:textId="77777777" w:rsidR="007A0BB4" w:rsidRDefault="007A0B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F07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E65A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2F9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70FE6" w14:textId="77777777" w:rsidR="007A0BB4" w:rsidRDefault="007A0BB4" w:rsidP="009139A6">
      <w:r>
        <w:separator/>
      </w:r>
    </w:p>
  </w:footnote>
  <w:footnote w:type="continuationSeparator" w:id="0">
    <w:p w14:paraId="543BEA0F" w14:textId="77777777" w:rsidR="007A0BB4" w:rsidRDefault="007A0B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D4F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C70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292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BB4"/>
    <w:rsid w:val="000666E0"/>
    <w:rsid w:val="002510B7"/>
    <w:rsid w:val="005C130B"/>
    <w:rsid w:val="007A0BB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1DEE3"/>
  <w15:chartTrackingRefBased/>
  <w15:docId w15:val="{E0ED446C-9A71-478D-A66C-31571D0B9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2021-11-26T12:10:00Z</dcterms:created>
  <dcterms:modified xsi:type="dcterms:W3CDTF">2021-11-26T12:10:00Z</dcterms:modified>
</cp:coreProperties>
</file>